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494EF5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494EF5" w:rsidRPr="00494EF5">
          <w:rPr>
            <w:rStyle w:val="a9"/>
          </w:rPr>
          <w:t>Государственное бюджетное учреждение здравоохранения "Областной противотуберкулезный диспансер"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55/104</w:t>
            </w:r>
          </w:p>
        </w:tc>
        <w:tc>
          <w:tcPr>
            <w:tcW w:w="3118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55/104</w:t>
            </w:r>
          </w:p>
        </w:tc>
        <w:tc>
          <w:tcPr>
            <w:tcW w:w="1063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4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55/104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3118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63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3118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063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94E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94E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 с учетом эффе</w:t>
            </w:r>
            <w:r w:rsidRPr="00F06873">
              <w:rPr>
                <w:color w:val="000000"/>
                <w:sz w:val="16"/>
                <w:szCs w:val="16"/>
              </w:rPr>
              <w:t>к</w:t>
            </w:r>
            <w:r w:rsidRPr="00F06873">
              <w:rPr>
                <w:color w:val="000000"/>
                <w:sz w:val="16"/>
                <w:szCs w:val="16"/>
              </w:rPr>
              <w:t>тивного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Pr="00F06873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1 фтизиатрическое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Pr="00F06873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 - 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Pr="00F06873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07143/004-1А </w:t>
            </w:r>
            <w:r>
              <w:rPr>
                <w:sz w:val="18"/>
                <w:szCs w:val="18"/>
              </w:rPr>
              <w:lastRenderedPageBreak/>
              <w:t>(07143/004)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07143/005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3 фтизиатрическое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 - 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07143/010-1А (07143/010)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07143/010-2А (07143/010)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07143/010-3А (07143/010)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07143/010-4А (07143/010)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07143/012-1А (07143/012)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07143/013-1А (07143/013)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07143/013-2А (07143/01</w:t>
            </w:r>
            <w:r>
              <w:rPr>
                <w:sz w:val="18"/>
                <w:szCs w:val="18"/>
              </w:rPr>
              <w:lastRenderedPageBreak/>
              <w:t>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07143/013-3А (07143/013)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5 хирургическое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 - торакальный 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- торакальный 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07143/015-1А (07143/015)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- торакальный 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07143/017-1А (07143/017)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07143/017-2А (07143/017)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операционная мед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07143/019-1А (07143/019)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07143/019-2А (07143/019)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перев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зочной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07143/021-1А (07143/021)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перев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зочной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07143/023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07143/023-1А (07143/023)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6 фтизиатрическое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 - 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07143/025-1А (07143/025)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07143/027-1А (07143/027)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07143/027-2А (07143/027)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07143/027-3А (07143/027)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детским амбул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торно-поликлиническим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- 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Врач-эпидемиолог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врача-эпидемиолога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i/>
                <w:sz w:val="18"/>
                <w:szCs w:val="18"/>
              </w:rPr>
            </w:pPr>
            <w:r w:rsidRPr="00494EF5">
              <w:rPr>
                <w:i/>
                <w:sz w:val="18"/>
                <w:szCs w:val="18"/>
              </w:rPr>
              <w:t>Процедурный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07143/035-1А (07143/035)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i/>
                <w:sz w:val="18"/>
                <w:szCs w:val="18"/>
              </w:rPr>
            </w:pPr>
            <w:r w:rsidRPr="00494EF5">
              <w:rPr>
                <w:i/>
                <w:sz w:val="18"/>
                <w:szCs w:val="18"/>
              </w:rPr>
              <w:t>Клинико-диагностическая л</w:t>
            </w:r>
            <w:r w:rsidRPr="00494EF5">
              <w:rPr>
                <w:i/>
                <w:sz w:val="18"/>
                <w:szCs w:val="18"/>
              </w:rPr>
              <w:t>а</w:t>
            </w:r>
            <w:r w:rsidRPr="00494EF5">
              <w:rPr>
                <w:i/>
                <w:sz w:val="18"/>
                <w:szCs w:val="18"/>
              </w:rPr>
              <w:t>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07143/036-1А (07143/036)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07143/036-2А (07143/036)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07143/036-3А (07143/036)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i/>
                <w:sz w:val="18"/>
                <w:szCs w:val="18"/>
              </w:rPr>
            </w:pPr>
            <w:r w:rsidRPr="00494EF5">
              <w:rPr>
                <w:i/>
                <w:sz w:val="18"/>
                <w:szCs w:val="18"/>
              </w:rPr>
              <w:t>Рентгенологическое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07143/039-1А (07143/039)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07143/039-2А (07143/039)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07143/039-3А (07143/039)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07143/039-4А (07143/039)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07143/040-1А (07143/040)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07143/040-2А (07143/040)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07143/040-3А (07143/040)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07143/040-4А (07143/040)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07143/040-5А (07143/040)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Кабинет врача-офтальмолога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Кабинет врача-невролога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Регистратура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07143/045-1А (07143/045)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07143/045-2А (07143/045)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07143/045-3А (07143/045)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07143/045-4А (07143/04</w:t>
            </w:r>
            <w:r>
              <w:rPr>
                <w:sz w:val="18"/>
                <w:szCs w:val="18"/>
              </w:rPr>
              <w:lastRenderedPageBreak/>
              <w:t>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Отделение анестезиологии-реанимации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ан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стезиологии-реанимации - 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07143/047-1А (07143/047)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07143/047-2А (07143/047)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07143/047-3А (07143/047)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07143/048-1А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07143/048-2А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07143/048-3А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07143/048-4А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07143/048-5А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07143/048-6А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</w:t>
            </w:r>
            <w:r>
              <w:rPr>
                <w:sz w:val="18"/>
                <w:szCs w:val="18"/>
              </w:rPr>
              <w:lastRenderedPageBreak/>
              <w:t>8-7А (07143/048)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</w:t>
            </w:r>
            <w:r>
              <w:rPr>
                <w:sz w:val="18"/>
                <w:szCs w:val="18"/>
              </w:rPr>
              <w:lastRenderedPageBreak/>
              <w:t>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07143/049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07143/049-1А (07143/049)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07143/049-2А (07143/049)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94EF5">
              <w:rPr>
                <w:b/>
                <w:sz w:val="18"/>
                <w:szCs w:val="18"/>
              </w:rPr>
              <w:t>Общебольничный</w:t>
            </w:r>
            <w:proofErr w:type="spellEnd"/>
            <w:r w:rsidRPr="00494EF5">
              <w:rPr>
                <w:b/>
                <w:sz w:val="18"/>
                <w:szCs w:val="18"/>
              </w:rPr>
              <w:t xml:space="preserve"> медици</w:t>
            </w:r>
            <w:r w:rsidRPr="00494EF5">
              <w:rPr>
                <w:b/>
                <w:sz w:val="18"/>
                <w:szCs w:val="18"/>
              </w:rPr>
              <w:t>н</w:t>
            </w:r>
            <w:r w:rsidRPr="00494EF5">
              <w:rPr>
                <w:b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- торакальный 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Кабинет эндоскопии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Врач-эндоскопист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Кабинет по лечебной фи</w:t>
            </w:r>
            <w:r w:rsidRPr="00494EF5">
              <w:rPr>
                <w:b/>
                <w:sz w:val="18"/>
                <w:szCs w:val="18"/>
              </w:rPr>
              <w:t>з</w:t>
            </w:r>
            <w:r w:rsidRPr="00494EF5">
              <w:rPr>
                <w:b/>
                <w:sz w:val="18"/>
                <w:szCs w:val="18"/>
              </w:rPr>
              <w:t>культуре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лечебной фи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культуре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b/>
                <w:sz w:val="18"/>
                <w:szCs w:val="18"/>
              </w:rPr>
            </w:pPr>
            <w:r w:rsidRPr="00494EF5">
              <w:rPr>
                <w:b/>
                <w:sz w:val="18"/>
                <w:szCs w:val="18"/>
              </w:rPr>
              <w:t>Дневной стационар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94EF5" w:rsidRPr="00F06873" w:rsidTr="004654AF">
        <w:tc>
          <w:tcPr>
            <w:tcW w:w="959" w:type="dxa"/>
            <w:shd w:val="clear" w:color="auto" w:fill="auto"/>
            <w:vAlign w:val="center"/>
          </w:tcPr>
          <w:p w:rsid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07143/055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94EF5" w:rsidRPr="00494EF5" w:rsidRDefault="00494E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94EF5" w:rsidRDefault="00494E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654AF" w:rsidRDefault="004654AF" w:rsidP="009D6532">
      <w:r>
        <w:t>Дата составления:</w:t>
      </w:r>
      <w:r w:rsidR="00494EF5">
        <w:t xml:space="preserve"> 18.10.2016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94EF5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94EF5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494EF5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94EF5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94EF5" w:rsidP="009D6532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(дата)</w:t>
            </w: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(дата)</w:t>
            </w: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4EF5" w:rsidRPr="00494EF5" w:rsidRDefault="00494EF5" w:rsidP="009D6532">
            <w:pPr>
              <w:pStyle w:val="aa"/>
            </w:pPr>
          </w:p>
        </w:tc>
      </w:tr>
      <w:tr w:rsidR="00494EF5" w:rsidRPr="00494EF5" w:rsidTr="00494E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4EF5" w:rsidRPr="00494EF5" w:rsidRDefault="00494EF5" w:rsidP="009D6532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494EF5" w:rsidTr="00494EF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494EF5" w:rsidRDefault="00494EF5" w:rsidP="002743B5">
            <w:pPr>
              <w:pStyle w:val="aa"/>
            </w:pPr>
            <w:r w:rsidRPr="00494EF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494EF5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494EF5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494EF5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494EF5" w:rsidRDefault="00494EF5" w:rsidP="002743B5">
            <w:pPr>
              <w:pStyle w:val="aa"/>
            </w:pPr>
            <w:r w:rsidRPr="00494EF5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494EF5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494EF5" w:rsidRDefault="002743B5" w:rsidP="002743B5">
            <w:pPr>
              <w:pStyle w:val="aa"/>
            </w:pPr>
          </w:p>
        </w:tc>
      </w:tr>
      <w:tr w:rsidR="002743B5" w:rsidRPr="00494EF5" w:rsidTr="002743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494EF5" w:rsidRDefault="00494EF5" w:rsidP="002743B5">
            <w:pPr>
              <w:pStyle w:val="aa"/>
              <w:rPr>
                <w:b/>
                <w:vertAlign w:val="superscript"/>
              </w:rPr>
            </w:pPr>
            <w:r w:rsidRPr="00494E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743B5" w:rsidRPr="00494EF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494EF5" w:rsidRDefault="00494EF5" w:rsidP="002743B5">
            <w:pPr>
              <w:pStyle w:val="aa"/>
              <w:rPr>
                <w:b/>
                <w:vertAlign w:val="superscript"/>
              </w:rPr>
            </w:pPr>
            <w:r w:rsidRPr="00494E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494EF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494EF5" w:rsidRDefault="00494EF5" w:rsidP="002743B5">
            <w:pPr>
              <w:pStyle w:val="aa"/>
              <w:rPr>
                <w:b/>
                <w:vertAlign w:val="superscript"/>
              </w:rPr>
            </w:pPr>
            <w:r w:rsidRPr="00494EF5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494EF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494EF5" w:rsidRDefault="00494EF5" w:rsidP="002743B5">
            <w:pPr>
              <w:pStyle w:val="aa"/>
              <w:rPr>
                <w:vertAlign w:val="superscript"/>
              </w:rPr>
            </w:pPr>
            <w:r w:rsidRPr="00494EF5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ctivedoc_name" w:val="Документ36"/>
    <w:docVar w:name="ceh_info" w:val="Государственное бюджетное учреждение здравоохранения &quot;Областной противотуберкулезный диспансер&quot;"/>
    <w:docVar w:name="doc_name" w:val="Документ36"/>
    <w:docVar w:name="org_name" w:val="    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494EF5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4EF5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9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Krokoz™</Company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Оля</dc:creator>
  <cp:lastModifiedBy>Оля</cp:lastModifiedBy>
  <cp:revision>1</cp:revision>
  <dcterms:created xsi:type="dcterms:W3CDTF">2016-10-18T09:29:00Z</dcterms:created>
  <dcterms:modified xsi:type="dcterms:W3CDTF">2016-10-18T09:30:00Z</dcterms:modified>
</cp:coreProperties>
</file>